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1A3" w:rsidRPr="00DB72EF" w:rsidRDefault="002561A3" w:rsidP="00C51BB3">
      <w:pPr>
        <w:autoSpaceDE/>
        <w:ind w:left="6480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2561A3" w:rsidRPr="00DB72EF" w:rsidRDefault="002561A3">
      <w:pPr>
        <w:autoSpaceDE/>
        <w:rPr>
          <w:b/>
          <w:i/>
          <w:color w:val="auto"/>
          <w:lang w:eastAsia="ar-SA"/>
        </w:rPr>
      </w:pPr>
    </w:p>
    <w:p w:rsidR="002561A3" w:rsidRPr="00DB72EF" w:rsidRDefault="002561A3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2561A3" w:rsidRPr="00DB72EF" w:rsidRDefault="002561A3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2561A3" w:rsidRPr="00DB72EF" w:rsidRDefault="002561A3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2561A3" w:rsidRPr="00DB72EF" w:rsidRDefault="002561A3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2561A3" w:rsidRPr="00DB72EF" w:rsidRDefault="002561A3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2561A3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2561A3" w:rsidRPr="00DB72EF" w:rsidRDefault="002561A3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2561A3" w:rsidRDefault="002561A3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2561A3" w:rsidRPr="00DB72EF" w:rsidRDefault="002561A3" w:rsidP="00C811FE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2561A3" w:rsidRPr="00DB72EF" w:rsidRDefault="002561A3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2561A3" w:rsidRPr="00DB72EF" w:rsidRDefault="002561A3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2561A3" w:rsidRPr="00DB72EF" w:rsidRDefault="002561A3">
      <w:pPr>
        <w:autoSpaceDE/>
        <w:jc w:val="both"/>
        <w:rPr>
          <w:b/>
          <w:i/>
          <w:color w:val="auto"/>
          <w:lang w:eastAsia="ar-SA"/>
        </w:rPr>
      </w:pPr>
    </w:p>
    <w:p w:rsidR="002561A3" w:rsidRPr="00DB72EF" w:rsidRDefault="002561A3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2561A3" w:rsidRPr="00DB72EF" w:rsidRDefault="002561A3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561A3" w:rsidRPr="00DB72EF" w:rsidRDefault="002561A3" w:rsidP="00775B7E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2561A3" w:rsidRPr="00DB72EF" w:rsidRDefault="002561A3">
      <w:pPr>
        <w:autoSpaceDE/>
        <w:jc w:val="center"/>
        <w:rPr>
          <w:i/>
          <w:color w:val="auto"/>
          <w:lang w:eastAsia="ar-SA"/>
        </w:rPr>
      </w:pPr>
    </w:p>
    <w:p w:rsidR="002561A3" w:rsidRDefault="002561A3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</w:t>
      </w:r>
      <w:r>
        <w:t xml:space="preserve"> z możliwością negocjacji</w:t>
      </w:r>
      <w:r w:rsidRPr="00DB72EF">
        <w:t xml:space="preserve">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2561A3" w:rsidRDefault="002561A3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2561A3" w:rsidRPr="00F402EC" w:rsidRDefault="002561A3" w:rsidP="00F402EC">
      <w:pPr>
        <w:autoSpaceDE/>
        <w:jc w:val="center"/>
        <w:rPr>
          <w:b/>
          <w:bCs/>
          <w:color w:val="auto"/>
        </w:rPr>
      </w:pPr>
      <w:r w:rsidRPr="00F402EC">
        <w:rPr>
          <w:b/>
          <w:bCs/>
          <w:color w:val="auto"/>
        </w:rPr>
        <w:t>„Dowóz dzieci niepełnosprawnych z gm. Włoszakowice i gm. Święciechowa</w:t>
      </w:r>
    </w:p>
    <w:p w:rsidR="002561A3" w:rsidRPr="00F402EC" w:rsidRDefault="002561A3" w:rsidP="00F402EC">
      <w:pPr>
        <w:autoSpaceDE/>
        <w:jc w:val="center"/>
        <w:rPr>
          <w:b/>
          <w:bCs/>
          <w:color w:val="auto"/>
        </w:rPr>
      </w:pPr>
      <w:r w:rsidRPr="00F402EC">
        <w:rPr>
          <w:b/>
          <w:bCs/>
          <w:color w:val="auto"/>
        </w:rPr>
        <w:t>wraz  z opieką do SOSW im. F. Ratajczaka w Rydzynie</w:t>
      </w:r>
    </w:p>
    <w:p w:rsidR="002561A3" w:rsidRDefault="002561A3" w:rsidP="00F402EC">
      <w:pPr>
        <w:autoSpaceDE/>
        <w:jc w:val="center"/>
        <w:rPr>
          <w:b/>
          <w:bCs/>
          <w:color w:val="auto"/>
        </w:rPr>
      </w:pPr>
      <w:r w:rsidRPr="00F402EC">
        <w:rPr>
          <w:b/>
          <w:bCs/>
          <w:color w:val="auto"/>
        </w:rPr>
        <w:t>i ZSS im. Janusza Korczaka w Lesznie”</w:t>
      </w:r>
    </w:p>
    <w:p w:rsidR="002561A3" w:rsidRPr="00F402EC" w:rsidRDefault="002561A3" w:rsidP="00F402EC">
      <w:pPr>
        <w:autoSpaceDE/>
        <w:jc w:val="center"/>
        <w:rPr>
          <w:b/>
          <w:bCs/>
          <w:color w:val="auto"/>
        </w:rPr>
      </w:pPr>
    </w:p>
    <w:p w:rsidR="002561A3" w:rsidRPr="00DB72EF" w:rsidRDefault="002561A3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2561A3" w:rsidRPr="00DB72EF" w:rsidRDefault="002561A3" w:rsidP="00775B7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561A3" w:rsidRPr="00DB72EF" w:rsidRDefault="002561A3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2561A3" w:rsidRPr="00775B7E" w:rsidRDefault="002561A3" w:rsidP="00775B7E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2561A3" w:rsidRPr="00DB72EF" w:rsidRDefault="002561A3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2561A3" w:rsidRPr="00775B7E" w:rsidRDefault="002561A3" w:rsidP="00775B7E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</w:p>
    <w:p w:rsidR="002561A3" w:rsidRDefault="002561A3" w:rsidP="00775B7E">
      <w:pPr>
        <w:autoSpaceDE/>
        <w:ind w:left="5596"/>
        <w:jc w:val="both"/>
        <w:rPr>
          <w:i/>
          <w:iCs/>
          <w:color w:val="auto"/>
          <w:sz w:val="22"/>
          <w:szCs w:val="22"/>
          <w:lang w:eastAsia="ar-SA"/>
        </w:rPr>
      </w:pPr>
    </w:p>
    <w:p w:rsidR="002561A3" w:rsidRPr="00134442" w:rsidRDefault="002561A3" w:rsidP="00775B7E">
      <w:pPr>
        <w:autoSpaceDE/>
        <w:ind w:left="5596"/>
        <w:jc w:val="both"/>
        <w:rPr>
          <w:i/>
          <w:iCs/>
          <w:color w:val="auto"/>
          <w:lang w:eastAsia="ar-SA"/>
        </w:rPr>
      </w:pP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2561A3" w:rsidRPr="00EE504C" w:rsidRDefault="002561A3" w:rsidP="00EE504C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2561A3" w:rsidRPr="00775B7E" w:rsidRDefault="002561A3" w:rsidP="00775B7E">
      <w:pPr>
        <w:autoSpaceDE/>
        <w:rPr>
          <w:i/>
          <w:color w:val="auto"/>
          <w:lang w:eastAsia="ar-SA"/>
        </w:rPr>
      </w:pPr>
      <w:r w:rsidRPr="00D46125">
        <w:rPr>
          <w:i/>
          <w:color w:val="auto"/>
          <w:lang w:eastAsia="ar-SA"/>
        </w:rPr>
        <w:t>...................................., dnia ..................... 202</w:t>
      </w:r>
      <w:r>
        <w:rPr>
          <w:i/>
          <w:color w:val="auto"/>
          <w:lang w:eastAsia="ar-SA"/>
        </w:rPr>
        <w:t>3</w:t>
      </w:r>
      <w:r w:rsidRPr="00D46125">
        <w:rPr>
          <w:i/>
          <w:color w:val="auto"/>
          <w:lang w:eastAsia="ar-SA"/>
        </w:rPr>
        <w:t xml:space="preserve"> roku</w:t>
      </w:r>
    </w:p>
    <w:p w:rsidR="002561A3" w:rsidRPr="00775B7E" w:rsidRDefault="002561A3" w:rsidP="00775B7E">
      <w:pPr>
        <w:tabs>
          <w:tab w:val="left" w:pos="0"/>
        </w:tabs>
        <w:autoSpaceDE/>
        <w:rPr>
          <w:rFonts w:ascii="Calibri" w:hAnsi="Calibri"/>
          <w:b/>
          <w:i/>
          <w:color w:val="auto"/>
          <w:lang w:eastAsia="ar-SA"/>
        </w:rPr>
      </w:pPr>
      <w:r w:rsidRPr="00A64BC0">
        <w:rPr>
          <w:i/>
          <w:iCs/>
          <w:color w:val="auto"/>
          <w:lang w:eastAsia="ar-SA"/>
        </w:rPr>
        <w:t>* - niepotrzebne skreślić</w:t>
      </w:r>
    </w:p>
    <w:sectPr w:rsidR="002561A3" w:rsidRPr="00775B7E" w:rsidSect="00775B7E">
      <w:headerReference w:type="default" r:id="rId7"/>
      <w:pgSz w:w="11906" w:h="16838"/>
      <w:pgMar w:top="1418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1A3" w:rsidRDefault="002561A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2561A3" w:rsidRDefault="002561A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1A3" w:rsidRDefault="002561A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2561A3" w:rsidRDefault="002561A3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1A3" w:rsidRDefault="002561A3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</w:t>
    </w:r>
    <w:r w:rsidRPr="006A6663">
      <w:rPr>
        <w:color w:val="auto"/>
        <w:lang w:eastAsia="ar-SA"/>
      </w:rPr>
      <w:t>sprawy: GN.271</w:t>
    </w:r>
    <w:r>
      <w:rPr>
        <w:color w:val="auto"/>
        <w:lang w:eastAsia="ar-SA"/>
      </w:rPr>
      <w:t>.7.2023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06D1"/>
    <w:rsid w:val="00017D16"/>
    <w:rsid w:val="000264EE"/>
    <w:rsid w:val="000613F6"/>
    <w:rsid w:val="00134442"/>
    <w:rsid w:val="0014606D"/>
    <w:rsid w:val="00183A0F"/>
    <w:rsid w:val="001874C7"/>
    <w:rsid w:val="001D4984"/>
    <w:rsid w:val="001E100B"/>
    <w:rsid w:val="002561A3"/>
    <w:rsid w:val="002A276B"/>
    <w:rsid w:val="002E11A1"/>
    <w:rsid w:val="00322BE8"/>
    <w:rsid w:val="00352B5B"/>
    <w:rsid w:val="00363CE9"/>
    <w:rsid w:val="004045BB"/>
    <w:rsid w:val="00405308"/>
    <w:rsid w:val="00421A05"/>
    <w:rsid w:val="00486492"/>
    <w:rsid w:val="004D6474"/>
    <w:rsid w:val="004D7AC3"/>
    <w:rsid w:val="004E3A2E"/>
    <w:rsid w:val="00506860"/>
    <w:rsid w:val="0058748E"/>
    <w:rsid w:val="005923FD"/>
    <w:rsid w:val="005B0CC2"/>
    <w:rsid w:val="005B3CFC"/>
    <w:rsid w:val="005D5D0E"/>
    <w:rsid w:val="006A26B2"/>
    <w:rsid w:val="006A6663"/>
    <w:rsid w:val="006B199B"/>
    <w:rsid w:val="006F27F8"/>
    <w:rsid w:val="00716B55"/>
    <w:rsid w:val="007218C4"/>
    <w:rsid w:val="0074453E"/>
    <w:rsid w:val="00775B7E"/>
    <w:rsid w:val="00777CE1"/>
    <w:rsid w:val="007D072B"/>
    <w:rsid w:val="007D6E3F"/>
    <w:rsid w:val="007F6F4E"/>
    <w:rsid w:val="008E0BBD"/>
    <w:rsid w:val="008E6EF9"/>
    <w:rsid w:val="009113A1"/>
    <w:rsid w:val="009201A5"/>
    <w:rsid w:val="009463AB"/>
    <w:rsid w:val="0097074F"/>
    <w:rsid w:val="0097211B"/>
    <w:rsid w:val="00984210"/>
    <w:rsid w:val="009B42E7"/>
    <w:rsid w:val="009C3757"/>
    <w:rsid w:val="009C4667"/>
    <w:rsid w:val="009F659E"/>
    <w:rsid w:val="00A64A42"/>
    <w:rsid w:val="00A64BC0"/>
    <w:rsid w:val="00A709C9"/>
    <w:rsid w:val="00AB11DD"/>
    <w:rsid w:val="00AE26C6"/>
    <w:rsid w:val="00BE52E8"/>
    <w:rsid w:val="00C157D1"/>
    <w:rsid w:val="00C17033"/>
    <w:rsid w:val="00C33106"/>
    <w:rsid w:val="00C51031"/>
    <w:rsid w:val="00C51BB3"/>
    <w:rsid w:val="00C76F24"/>
    <w:rsid w:val="00C811FE"/>
    <w:rsid w:val="00C975C1"/>
    <w:rsid w:val="00CF38CC"/>
    <w:rsid w:val="00D27D2C"/>
    <w:rsid w:val="00D45740"/>
    <w:rsid w:val="00D46125"/>
    <w:rsid w:val="00D656E8"/>
    <w:rsid w:val="00D94808"/>
    <w:rsid w:val="00D97F4D"/>
    <w:rsid w:val="00DB72EF"/>
    <w:rsid w:val="00DC4109"/>
    <w:rsid w:val="00E414EA"/>
    <w:rsid w:val="00E622F6"/>
    <w:rsid w:val="00EC2A67"/>
    <w:rsid w:val="00EE1D61"/>
    <w:rsid w:val="00EE504C"/>
    <w:rsid w:val="00F402EC"/>
    <w:rsid w:val="00F63BBE"/>
    <w:rsid w:val="00FA3CF1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B7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wykytekst1">
    <w:name w:val="Zwykły tekst1"/>
    <w:basedOn w:val="Normal"/>
    <w:uiPriority w:val="99"/>
    <w:rsid w:val="002A276B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278</Words>
  <Characters>1668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apra</cp:lastModifiedBy>
  <cp:revision>3</cp:revision>
  <dcterms:created xsi:type="dcterms:W3CDTF">2023-11-17T10:55:00Z</dcterms:created>
  <dcterms:modified xsi:type="dcterms:W3CDTF">2023-11-17T10:55:00Z</dcterms:modified>
</cp:coreProperties>
</file>